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A804" w14:textId="3EEDDAF4" w:rsidR="00BA00AB" w:rsidRDefault="00696D3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PAKENHAM</w:t>
      </w:r>
      <w:r>
        <w:rPr>
          <w:rFonts w:cs="Times New Roman"/>
          <w:szCs w:val="24"/>
        </w:rPr>
        <w:t xml:space="preserve">       (d.1481)</w:t>
      </w:r>
    </w:p>
    <w:p w14:paraId="79D1943E" w14:textId="77777777" w:rsidR="00696D32" w:rsidRDefault="00696D32" w:rsidP="009139A6">
      <w:pPr>
        <w:pStyle w:val="NoSpacing"/>
        <w:rPr>
          <w:rFonts w:cs="Times New Roman"/>
          <w:szCs w:val="24"/>
        </w:rPr>
      </w:pPr>
    </w:p>
    <w:p w14:paraId="0A6B45A3" w14:textId="77777777" w:rsidR="00696D32" w:rsidRDefault="00696D32" w:rsidP="009139A6">
      <w:pPr>
        <w:pStyle w:val="NoSpacing"/>
        <w:rPr>
          <w:rFonts w:cs="Times New Roman"/>
          <w:szCs w:val="24"/>
        </w:rPr>
      </w:pPr>
    </w:p>
    <w:p w14:paraId="56E71574" w14:textId="194AE049" w:rsidR="00696D32" w:rsidRDefault="00696D3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Daughters</w:t>
      </w:r>
      <w:r w:rsidR="009916B2">
        <w:rPr>
          <w:rFonts w:cs="Times New Roman"/>
          <w:szCs w:val="24"/>
        </w:rPr>
        <w:t>:  Margaret, Elizabeth and Anne.</w:t>
      </w:r>
    </w:p>
    <w:p w14:paraId="6130E7DC" w14:textId="77777777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(Calendar of Inquisitions Post Mortem 1 Edward V to Richard III, vol.XXV 1483-5,</w:t>
      </w:r>
    </w:p>
    <w:p w14:paraId="37BDA3F7" w14:textId="1A6F0520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</w:t>
      </w:r>
      <w:r>
        <w:rPr>
          <w:rFonts w:eastAsia="Times New Roman" w:cs="Times New Roman"/>
          <w:szCs w:val="24"/>
        </w:rPr>
        <w:t>p.58-9)</w:t>
      </w:r>
    </w:p>
    <w:p w14:paraId="7FF03B46" w14:textId="77777777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0F350D9" w14:textId="77777777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4E3CE5D" w14:textId="2E99A9D2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Feb.1481</w:t>
      </w:r>
      <w:r>
        <w:rPr>
          <w:rFonts w:eastAsia="Times New Roman" w:cs="Times New Roman"/>
          <w:szCs w:val="24"/>
        </w:rPr>
        <w:tab/>
        <w:t>He died.    (ibid.)</w:t>
      </w:r>
    </w:p>
    <w:p w14:paraId="29D9EBAB" w14:textId="77777777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E1C90AF" w14:textId="77777777" w:rsid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D70C71E" w14:textId="77BA48BE" w:rsidR="009916B2" w:rsidRPr="009916B2" w:rsidRDefault="009916B2" w:rsidP="009916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sectPr w:rsidR="009916B2" w:rsidRPr="009916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BAE06" w14:textId="77777777" w:rsidR="00696D32" w:rsidRDefault="00696D32" w:rsidP="009139A6">
      <w:r>
        <w:separator/>
      </w:r>
    </w:p>
  </w:endnote>
  <w:endnote w:type="continuationSeparator" w:id="0">
    <w:p w14:paraId="6916DFF8" w14:textId="77777777" w:rsidR="00696D32" w:rsidRDefault="00696D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9B5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3E6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33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57A17" w14:textId="77777777" w:rsidR="00696D32" w:rsidRDefault="00696D32" w:rsidP="009139A6">
      <w:r>
        <w:separator/>
      </w:r>
    </w:p>
  </w:footnote>
  <w:footnote w:type="continuationSeparator" w:id="0">
    <w:p w14:paraId="77971B82" w14:textId="77777777" w:rsidR="00696D32" w:rsidRDefault="00696D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8A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C0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7E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D32"/>
    <w:rsid w:val="000666E0"/>
    <w:rsid w:val="002510B7"/>
    <w:rsid w:val="005C130B"/>
    <w:rsid w:val="00696D32"/>
    <w:rsid w:val="00826F5C"/>
    <w:rsid w:val="009139A6"/>
    <w:rsid w:val="009448BB"/>
    <w:rsid w:val="00947624"/>
    <w:rsid w:val="009916B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17BF"/>
  <w15:chartTrackingRefBased/>
  <w15:docId w15:val="{8F57BD13-5271-4D80-A16E-19602F8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2023-05-17T18:36:00Z</dcterms:created>
  <dcterms:modified xsi:type="dcterms:W3CDTF">2023-05-17T20:12:00Z</dcterms:modified>
</cp:coreProperties>
</file>